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3B5182F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A471E" w:rsidRPr="00E960BB">
        <w:rPr>
          <w:rFonts w:ascii="Corbel" w:hAnsi="Corbel"/>
          <w:bCs/>
          <w:i/>
        </w:rPr>
        <w:t xml:space="preserve">Załącznik nr 1.5 do Zarządzenia Rektora UR  nr </w:t>
      </w:r>
      <w:r w:rsidR="00887744">
        <w:rPr>
          <w:rFonts w:ascii="Corbel" w:hAnsi="Corbel"/>
          <w:bCs/>
          <w:i/>
        </w:rPr>
        <w:t>61</w:t>
      </w:r>
      <w:r w:rsidR="000A471E" w:rsidRPr="00E960BB">
        <w:rPr>
          <w:rFonts w:ascii="Corbel" w:hAnsi="Corbel"/>
          <w:bCs/>
          <w:i/>
        </w:rPr>
        <w:t>/20</w:t>
      </w:r>
      <w:r w:rsidR="00887744">
        <w:rPr>
          <w:rFonts w:ascii="Corbel" w:hAnsi="Corbel"/>
          <w:bCs/>
          <w:i/>
        </w:rPr>
        <w:t>25</w:t>
      </w:r>
    </w:p>
    <w:p w14:paraId="3E9A62AD" w14:textId="77777777" w:rsidR="000A471E" w:rsidRPr="00E960BB" w:rsidRDefault="000A471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6EA951D7" w:rsidR="0085747A" w:rsidRPr="00F6015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0152">
        <w:rPr>
          <w:rFonts w:ascii="Corbel" w:hAnsi="Corbel"/>
          <w:b/>
          <w:smallCaps/>
          <w:sz w:val="24"/>
          <w:szCs w:val="24"/>
        </w:rPr>
        <w:t xml:space="preserve"> </w:t>
      </w:r>
      <w:r w:rsidR="00E040B1">
        <w:rPr>
          <w:rFonts w:ascii="Corbel" w:hAnsi="Corbel"/>
          <w:iCs/>
          <w:smallCaps/>
          <w:sz w:val="24"/>
          <w:szCs w:val="24"/>
        </w:rPr>
        <w:t>202</w:t>
      </w:r>
      <w:r w:rsidR="00A47D40">
        <w:rPr>
          <w:rFonts w:ascii="Corbel" w:hAnsi="Corbel"/>
          <w:iCs/>
          <w:smallCaps/>
          <w:sz w:val="24"/>
          <w:szCs w:val="24"/>
        </w:rPr>
        <w:t>5</w:t>
      </w:r>
      <w:r w:rsidR="00E040B1">
        <w:rPr>
          <w:rFonts w:ascii="Corbel" w:hAnsi="Corbel"/>
          <w:iCs/>
          <w:smallCaps/>
          <w:sz w:val="24"/>
          <w:szCs w:val="24"/>
        </w:rPr>
        <w:t>-202</w:t>
      </w:r>
      <w:r w:rsidR="00A47D40">
        <w:rPr>
          <w:rFonts w:ascii="Corbel" w:hAnsi="Corbel"/>
          <w:smallCaps/>
          <w:sz w:val="24"/>
          <w:szCs w:val="24"/>
        </w:rPr>
        <w:t>8</w:t>
      </w:r>
    </w:p>
    <w:p w14:paraId="6A743604" w14:textId="30B43F2B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A47D40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A47D40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3A081D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84F0670" w:rsidR="0085747A" w:rsidRPr="009C54AE" w:rsidRDefault="0053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</w:p>
        </w:tc>
      </w:tr>
      <w:tr w:rsidR="0085747A" w:rsidRPr="009C54AE" w14:paraId="506999EA" w14:textId="77777777" w:rsidTr="003A081D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24EC11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</w:t>
            </w:r>
            <w:r w:rsidR="0035702A">
              <w:rPr>
                <w:rFonts w:ascii="Corbel" w:hAnsi="Corbel"/>
                <w:b w:val="0"/>
                <w:sz w:val="24"/>
                <w:szCs w:val="24"/>
              </w:rPr>
              <w:t>B.</w:t>
            </w:r>
            <w:r w:rsidR="00B97C9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D82798" w:rsidRPr="009C54AE" w14:paraId="4D7811D2" w14:textId="77777777" w:rsidTr="003A081D">
        <w:tc>
          <w:tcPr>
            <w:tcW w:w="2694" w:type="dxa"/>
            <w:vAlign w:val="center"/>
          </w:tcPr>
          <w:p w14:paraId="7E428FF4" w14:textId="77777777" w:rsidR="00D82798" w:rsidRPr="009C54AE" w:rsidRDefault="00D82798" w:rsidP="00D8279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6215798" w:rsidR="00D82798" w:rsidRPr="009C54AE" w:rsidRDefault="00D82798" w:rsidP="00D82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2798" w:rsidRPr="009C54AE" w14:paraId="667C2DFC" w14:textId="77777777" w:rsidTr="003A081D">
        <w:tc>
          <w:tcPr>
            <w:tcW w:w="2694" w:type="dxa"/>
            <w:vAlign w:val="center"/>
          </w:tcPr>
          <w:p w14:paraId="12507E4F" w14:textId="77777777" w:rsidR="00D82798" w:rsidRPr="009C54AE" w:rsidRDefault="00D82798" w:rsidP="00D827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82A25F4" w:rsidR="00D82798" w:rsidRPr="009C54AE" w:rsidRDefault="00D82798" w:rsidP="00D82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3A081D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0CBF44E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01FD4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3A081D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F25D9B8" w:rsidR="0085747A" w:rsidRPr="00301FD4" w:rsidRDefault="007873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301FD4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85747A" w:rsidRPr="009C54AE" w14:paraId="2753A7D6" w14:textId="77777777" w:rsidTr="003A081D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5C5781C" w:rsidR="0085747A" w:rsidRPr="009C54AE" w:rsidRDefault="00F55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3A081D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4DDC392" w:rsidR="0085747A" w:rsidRPr="00301FD4" w:rsidRDefault="00AF48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44E42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C41B9B" w:rsidRPr="00301FD4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01FD4" w:rsidRPr="00301FD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14:paraId="007CF2B1" w14:textId="77777777" w:rsidTr="003A081D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4156EB5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53603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F3F54D3" w14:textId="77777777" w:rsidTr="003A081D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ECC37BE" w:rsidR="0085747A" w:rsidRPr="00301FD4" w:rsidRDefault="00301F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301FD4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9C54AE" w14:paraId="5B7A417E" w14:textId="77777777" w:rsidTr="003A081D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942F740" w:rsidR="00923D7D" w:rsidRPr="009C54AE" w:rsidRDefault="005360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081D" w:rsidRPr="009C54AE" w14:paraId="65731A9E" w14:textId="77777777" w:rsidTr="003A081D">
        <w:tc>
          <w:tcPr>
            <w:tcW w:w="2694" w:type="dxa"/>
            <w:vAlign w:val="center"/>
          </w:tcPr>
          <w:p w14:paraId="7C2F6978" w14:textId="77777777" w:rsidR="003A081D" w:rsidRPr="009C54AE" w:rsidRDefault="003A081D" w:rsidP="003A08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CF14B59" w:rsidR="003A081D" w:rsidRPr="009C54AE" w:rsidRDefault="003A081D" w:rsidP="003A0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Szara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3A081D" w:rsidRPr="009C54AE" w14:paraId="57276881" w14:textId="77777777" w:rsidTr="003A081D">
        <w:tc>
          <w:tcPr>
            <w:tcW w:w="2694" w:type="dxa"/>
            <w:vAlign w:val="center"/>
          </w:tcPr>
          <w:p w14:paraId="0BD0FC2A" w14:textId="77777777" w:rsidR="003A081D" w:rsidRPr="009C54AE" w:rsidRDefault="003A081D" w:rsidP="00301FD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A38578" w14:textId="1DF63D76" w:rsidR="00301FD4" w:rsidRDefault="003A081D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Szara</w:t>
            </w:r>
            <w:r w:rsidR="007873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5A82457E" w14:textId="0AA09829" w:rsidR="00301FD4" w:rsidRDefault="00301FD4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A081D">
              <w:rPr>
                <w:rFonts w:ascii="Corbel" w:hAnsi="Corbel"/>
                <w:b w:val="0"/>
                <w:sz w:val="24"/>
                <w:szCs w:val="24"/>
              </w:rPr>
              <w:t>r Beata Gierczak-Korzeniowska</w:t>
            </w:r>
          </w:p>
          <w:p w14:paraId="6B6685C9" w14:textId="5D793806" w:rsidR="003A081D" w:rsidRPr="009C54AE" w:rsidRDefault="00301FD4" w:rsidP="00301FD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3A081D">
              <w:rPr>
                <w:rFonts w:ascii="Corbel" w:hAnsi="Corbel"/>
                <w:b w:val="0"/>
                <w:sz w:val="24"/>
                <w:szCs w:val="24"/>
              </w:rPr>
              <w:t xml:space="preserve">gr Karolina </w:t>
            </w:r>
            <w:r w:rsidR="00325642">
              <w:rPr>
                <w:rFonts w:ascii="Corbel" w:hAnsi="Corbel"/>
                <w:b w:val="0"/>
                <w:sz w:val="24"/>
                <w:szCs w:val="24"/>
              </w:rPr>
              <w:t>Jezierska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A08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8D72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EA47378" w:rsidR="00015B8F" w:rsidRPr="009C54AE" w:rsidRDefault="00C841B6" w:rsidP="008D72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C992670" w:rsidR="00015B8F" w:rsidRPr="009C54AE" w:rsidRDefault="00C841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50AF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445072A" w:rsidR="00015B8F" w:rsidRPr="009C54AE" w:rsidRDefault="003256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50AF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6C713F58" w:rsidR="00015B8F" w:rsidRPr="009C54AE" w:rsidRDefault="003256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48B781E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8BFA54" w14:textId="760F43C6" w:rsidR="00301FD4" w:rsidRDefault="00301FD4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A26CBA1" w14:textId="77777777" w:rsidR="00735114" w:rsidRPr="009A27B8" w:rsidRDefault="00735114" w:rsidP="007351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3D5EDB58" w14:textId="77777777" w:rsidR="00735114" w:rsidRPr="009A27B8" w:rsidRDefault="00735114" w:rsidP="007351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5F47EAC" w14:textId="77777777" w:rsidR="00301FD4" w:rsidRPr="009C54AE" w:rsidRDefault="00301FD4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9F635D" w14:textId="77777777" w:rsidR="00237E92" w:rsidRPr="0057764A" w:rsidRDefault="00237E92" w:rsidP="00237E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7764A">
        <w:rPr>
          <w:rFonts w:ascii="Corbel" w:hAnsi="Corbel"/>
          <w:b w:val="0"/>
          <w:smallCaps w:val="0"/>
          <w:szCs w:val="24"/>
        </w:rPr>
        <w:t xml:space="preserve">Wykład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BB3A8B9" w14:textId="77777777" w:rsidR="00237E92" w:rsidRDefault="00237E92" w:rsidP="00237E92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764A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F922C28" w14:textId="77777777" w:rsidR="00C841B6" w:rsidRDefault="00C841B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7AD4424E" w:rsidR="0085747A" w:rsidRPr="009C54AE" w:rsidRDefault="00C841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Student powinien posiadać wiedzę z zakresu mikroekonomii, makroekonomii, podstaw zarządzania oraz umiejętność interpretacji zjawisk ekonomicznych.</w:t>
            </w:r>
          </w:p>
        </w:tc>
      </w:tr>
    </w:tbl>
    <w:p w14:paraId="05D0901D" w14:textId="2E67A03F" w:rsidR="0085747A" w:rsidRPr="00C05F44" w:rsidRDefault="00301FD4" w:rsidP="000A471E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841B6" w:rsidRPr="009C54AE" w14:paraId="1D38D5E6" w14:textId="77777777" w:rsidTr="00C841B6">
        <w:tc>
          <w:tcPr>
            <w:tcW w:w="841" w:type="dxa"/>
            <w:vAlign w:val="center"/>
          </w:tcPr>
          <w:p w14:paraId="4B62A855" w14:textId="6FDD93C4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227AB420" w:rsidR="00C841B6" w:rsidRPr="00C841B6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41B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funkcjonowania przedsiębiorstwa jako całości jak i z funkcjonowaniem poszczególnych jego obszarów. </w:t>
            </w:r>
          </w:p>
        </w:tc>
      </w:tr>
      <w:tr w:rsidR="00C841B6" w:rsidRPr="009C54AE" w14:paraId="2547E272" w14:textId="77777777" w:rsidTr="00C841B6">
        <w:tc>
          <w:tcPr>
            <w:tcW w:w="841" w:type="dxa"/>
            <w:vAlign w:val="center"/>
          </w:tcPr>
          <w:p w14:paraId="28729CF7" w14:textId="585CF515" w:rsidR="00C841B6" w:rsidRPr="009C54AE" w:rsidRDefault="00C841B6" w:rsidP="00C84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1330F15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C841B6" w:rsidRPr="009C54AE" w14:paraId="0DF48945" w14:textId="77777777" w:rsidTr="00C841B6">
        <w:tc>
          <w:tcPr>
            <w:tcW w:w="841" w:type="dxa"/>
            <w:vAlign w:val="center"/>
          </w:tcPr>
          <w:p w14:paraId="51C70595" w14:textId="1ED6540D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1F632BC6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C841B6" w:rsidRPr="009C54AE" w14:paraId="2BD722CD" w14:textId="77777777" w:rsidTr="00C841B6">
        <w:tc>
          <w:tcPr>
            <w:tcW w:w="841" w:type="dxa"/>
            <w:vAlign w:val="center"/>
          </w:tcPr>
          <w:p w14:paraId="298F6CA7" w14:textId="3A9320FC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7E48043A" w14:textId="396541C5" w:rsidR="00C841B6" w:rsidRPr="009C54AE" w:rsidRDefault="00C841B6" w:rsidP="00C84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C841B6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C27E1" w:rsidRPr="009C54AE" w14:paraId="7D07BE75" w14:textId="77777777" w:rsidTr="00EE4A38">
        <w:tc>
          <w:tcPr>
            <w:tcW w:w="1681" w:type="dxa"/>
          </w:tcPr>
          <w:p w14:paraId="553AEFA1" w14:textId="1D4F5910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5107DEB6" w14:textId="08187243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istotę nauk ekonomicznych, zna zasady i koncepcje teorii ekonomiki przedsiębiorstw. Zna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procesy zachodzące w organizacjach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istotę i zasady funkcjonowania przedsiębiorstw oraz analizy, planowania i prezentowania informacji sprawozdawczych i kontrolnych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CE437B4" w14:textId="2253C568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A39B32E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  <w:p w14:paraId="229BCDCB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8</w:t>
            </w:r>
          </w:p>
          <w:p w14:paraId="4E32B5AB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K_W10</w:t>
            </w:r>
          </w:p>
          <w:p w14:paraId="35F7C32F" w14:textId="77777777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C27E1" w:rsidRPr="009C54AE" w14:paraId="65A4C4FC" w14:textId="77777777" w:rsidTr="00EE4A38">
        <w:tc>
          <w:tcPr>
            <w:tcW w:w="1681" w:type="dxa"/>
          </w:tcPr>
          <w:p w14:paraId="13DC7949" w14:textId="0A70418F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C25A776" w14:textId="0F8FB5A9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3616A">
              <w:rPr>
                <w:rFonts w:ascii="Corbel" w:hAnsi="Corbel"/>
                <w:b w:val="0"/>
                <w:smallCaps w:val="0"/>
                <w:szCs w:val="24"/>
              </w:rPr>
              <w:t>identyfikować i interpretować zjawiska społeczne i ekonomiczne zachodzące w gospodarce i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identyfikować potencjalne zjawiska zagrażające przedsiębiorstwu, planować i organizować samodzielnie pracę i realizować własne cele.</w:t>
            </w:r>
          </w:p>
        </w:tc>
        <w:tc>
          <w:tcPr>
            <w:tcW w:w="1865" w:type="dxa"/>
          </w:tcPr>
          <w:p w14:paraId="1738DC67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7B6C243F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7EB77400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K_U09</w:t>
            </w:r>
          </w:p>
          <w:p w14:paraId="5EEA3296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K_U10</w:t>
            </w:r>
          </w:p>
          <w:p w14:paraId="59A397CE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K_U12</w:t>
            </w:r>
          </w:p>
          <w:p w14:paraId="1B96075A" w14:textId="7403A894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C27E1" w:rsidRPr="009C54AE" w14:paraId="113B98F2" w14:textId="77777777" w:rsidTr="00EE4A38">
        <w:tc>
          <w:tcPr>
            <w:tcW w:w="1681" w:type="dxa"/>
          </w:tcPr>
          <w:p w14:paraId="62EE06F5" w14:textId="4B672170" w:rsidR="004C27E1" w:rsidRPr="009C54AE" w:rsidRDefault="004C27E1" w:rsidP="004C27E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08DC97B" w14:textId="4E7AA046" w:rsidR="004C27E1" w:rsidRPr="009C54AE" w:rsidRDefault="004C27E1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przedsiębiorstwa, uczestnictwa w realizacji własnych projektów. Jest gotów do prezentacji aktywnej postawy wobec zmieniających się warunków oraz myślenia w sposób przedsiębiorczy.</w:t>
            </w:r>
          </w:p>
        </w:tc>
        <w:tc>
          <w:tcPr>
            <w:tcW w:w="1865" w:type="dxa"/>
          </w:tcPr>
          <w:p w14:paraId="51638E6C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735B9BC6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2</w:t>
            </w:r>
          </w:p>
          <w:p w14:paraId="1C73F344" w14:textId="77777777" w:rsidR="004C27E1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K_K03</w:t>
            </w:r>
          </w:p>
          <w:p w14:paraId="274846C1" w14:textId="77777777" w:rsidR="004C27E1" w:rsidRPr="0086205A" w:rsidRDefault="004C27E1" w:rsidP="00301FD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K_K04</w:t>
            </w:r>
          </w:p>
          <w:p w14:paraId="3A7763C7" w14:textId="77777777" w:rsidR="004C27E1" w:rsidRPr="009C54AE" w:rsidRDefault="004C27E1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EA6298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6298" w:rsidRPr="009C54AE" w14:paraId="5532AAAA" w14:textId="77777777" w:rsidTr="00EA6298">
        <w:tc>
          <w:tcPr>
            <w:tcW w:w="9520" w:type="dxa"/>
          </w:tcPr>
          <w:p w14:paraId="760C695A" w14:textId="7CFDC173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4AE4DDAB" w14:textId="77777777" w:rsidTr="00EA6298">
        <w:tc>
          <w:tcPr>
            <w:tcW w:w="9520" w:type="dxa"/>
          </w:tcPr>
          <w:p w14:paraId="13CA1719" w14:textId="2DF361F9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6A765784" w14:textId="77777777" w:rsidTr="00EA6298">
        <w:tc>
          <w:tcPr>
            <w:tcW w:w="9520" w:type="dxa"/>
          </w:tcPr>
          <w:p w14:paraId="44767EAF" w14:textId="77777777" w:rsidR="006204B3" w:rsidRDefault="00EA6298" w:rsidP="00620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 xml:space="preserve">Możliwości prowadzenia działalności gospodarczej w wybranych formach </w:t>
            </w:r>
          </w:p>
          <w:p w14:paraId="5AF7AB60" w14:textId="09BD7678" w:rsidR="00EA6298" w:rsidRPr="009C54AE" w:rsidRDefault="00EA6298" w:rsidP="00620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prawno</w:t>
            </w:r>
            <w:r w:rsidR="006204B3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55371F39" w14:textId="77777777" w:rsidTr="00EA6298">
        <w:tc>
          <w:tcPr>
            <w:tcW w:w="9520" w:type="dxa"/>
          </w:tcPr>
          <w:p w14:paraId="4BBE0E4B" w14:textId="0DE03BB4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28AE74FD" w14:textId="77777777" w:rsidTr="00EA6298">
        <w:tc>
          <w:tcPr>
            <w:tcW w:w="9520" w:type="dxa"/>
          </w:tcPr>
          <w:p w14:paraId="1C0C8DF3" w14:textId="6E5F12DF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00C7E591" w14:textId="77777777" w:rsidTr="00EA6298">
        <w:tc>
          <w:tcPr>
            <w:tcW w:w="9520" w:type="dxa"/>
          </w:tcPr>
          <w:p w14:paraId="6CA493D3" w14:textId="5063F4D7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lastRenderedPageBreak/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EA6298" w:rsidRPr="009C54AE" w14:paraId="242FB5DB" w14:textId="77777777" w:rsidTr="00EA6298">
        <w:tc>
          <w:tcPr>
            <w:tcW w:w="9520" w:type="dxa"/>
          </w:tcPr>
          <w:p w14:paraId="12CED78B" w14:textId="25B4B173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A6298" w:rsidRPr="009C54AE" w14:paraId="10ABE955" w14:textId="77777777" w:rsidTr="00EA6298">
        <w:tc>
          <w:tcPr>
            <w:tcW w:w="9520" w:type="dxa"/>
          </w:tcPr>
          <w:p w14:paraId="6EDC3360" w14:textId="20085E59" w:rsidR="00EA6298" w:rsidRPr="009C54AE" w:rsidRDefault="00EA6298" w:rsidP="00EA62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715BFF" w14:textId="77777777" w:rsidR="00EF747E" w:rsidRPr="009C54AE" w:rsidRDefault="00EF747E" w:rsidP="00EF747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47E" w:rsidRPr="009C54AE" w14:paraId="7B9C8122" w14:textId="77777777" w:rsidTr="00F511A9">
        <w:tc>
          <w:tcPr>
            <w:tcW w:w="9520" w:type="dxa"/>
          </w:tcPr>
          <w:p w14:paraId="382B9915" w14:textId="77777777" w:rsidR="00EF747E" w:rsidRPr="009C54AE" w:rsidRDefault="00EF747E" w:rsidP="00F511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747E" w:rsidRPr="009C54AE" w14:paraId="77F2FF4C" w14:textId="77777777" w:rsidTr="00F511A9">
        <w:tc>
          <w:tcPr>
            <w:tcW w:w="9520" w:type="dxa"/>
          </w:tcPr>
          <w:p w14:paraId="3E12F2A2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67CCBF9D" w14:textId="77777777" w:rsidTr="00F511A9">
        <w:tc>
          <w:tcPr>
            <w:tcW w:w="9520" w:type="dxa"/>
          </w:tcPr>
          <w:p w14:paraId="40390DA1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Wybór formy prawno</w:t>
            </w:r>
            <w:r>
              <w:rPr>
                <w:rFonts w:ascii="Corbel" w:hAnsi="Corbel"/>
                <w:sz w:val="24"/>
                <w:szCs w:val="24"/>
              </w:rPr>
              <w:t>-org</w:t>
            </w:r>
            <w:r w:rsidRPr="00C65F1C">
              <w:rPr>
                <w:rFonts w:ascii="Corbel" w:hAnsi="Corbel"/>
                <w:sz w:val="24"/>
                <w:szCs w:val="24"/>
              </w:rPr>
              <w:t>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0ABA33E6" w14:textId="77777777" w:rsidTr="00F511A9">
        <w:tc>
          <w:tcPr>
            <w:tcW w:w="9520" w:type="dxa"/>
          </w:tcPr>
          <w:p w14:paraId="34DFD9FB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6E237ACA" w14:textId="77777777" w:rsidTr="00F511A9">
        <w:tc>
          <w:tcPr>
            <w:tcW w:w="9520" w:type="dxa"/>
          </w:tcPr>
          <w:p w14:paraId="2465BD7F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1473E4EF" w14:textId="77777777" w:rsidTr="00F511A9">
        <w:tc>
          <w:tcPr>
            <w:tcW w:w="9520" w:type="dxa"/>
          </w:tcPr>
          <w:p w14:paraId="622A866D" w14:textId="77777777" w:rsidR="00EF747E" w:rsidRPr="00C65F1C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695A76E0" w14:textId="77777777" w:rsidTr="00F511A9">
        <w:tc>
          <w:tcPr>
            <w:tcW w:w="9520" w:type="dxa"/>
          </w:tcPr>
          <w:p w14:paraId="3D22566D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747E" w:rsidRPr="009C54AE" w14:paraId="6DD84808" w14:textId="77777777" w:rsidTr="00F511A9">
        <w:tc>
          <w:tcPr>
            <w:tcW w:w="9520" w:type="dxa"/>
          </w:tcPr>
          <w:p w14:paraId="4E8F6310" w14:textId="77777777" w:rsidR="00EF747E" w:rsidRPr="009C54AE" w:rsidRDefault="00EF747E" w:rsidP="00F511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postępu naukowo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działalność́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34F2F42" w14:textId="77777777" w:rsidR="00301FD4" w:rsidRDefault="00301FD4" w:rsidP="00EA62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6AE90" w14:textId="02C8FAEE" w:rsidR="00EA6298" w:rsidRDefault="00EA6298" w:rsidP="00EA62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14:paraId="2523928C" w14:textId="51852371" w:rsidR="00EA6298" w:rsidRPr="002E2C01" w:rsidRDefault="00EA6298" w:rsidP="00EA629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rozwiązywanie zadań, analiza tekstów z dyskusją</w:t>
      </w:r>
      <w:r w:rsidR="00301FD4">
        <w:rPr>
          <w:rFonts w:ascii="Corbel" w:hAnsi="Corbel"/>
          <w:b w:val="0"/>
          <w:smallCaps w:val="0"/>
          <w:szCs w:val="24"/>
        </w:rPr>
        <w:t>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5460"/>
        <w:gridCol w:w="2107"/>
      </w:tblGrid>
      <w:tr w:rsidR="0085747A" w:rsidRPr="009C54AE" w14:paraId="1537DE26" w14:textId="77777777" w:rsidTr="004C27E1">
        <w:tc>
          <w:tcPr>
            <w:tcW w:w="1939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60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C27E1" w:rsidRPr="00603281" w14:paraId="750AAA61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BE71" w14:textId="5202C786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 xml:space="preserve">k_01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E1C" w14:textId="3649C764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  <w:r w:rsidR="00357B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praca </w:t>
            </w:r>
            <w:r w:rsidR="00357B12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357B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EF79" w14:textId="77777777" w:rsidR="004C27E1" w:rsidRPr="004C27E1" w:rsidRDefault="004C27E1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C27E1" w:rsidRPr="00603281" w14:paraId="518259E9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38A2" w14:textId="4568CF29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>k_02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802F" w14:textId="3C6F1BD8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  <w:r w:rsidR="00357B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praca </w:t>
            </w:r>
            <w:r w:rsidR="00357B12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357B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30A" w14:textId="77777777" w:rsidR="004C27E1" w:rsidRPr="004C27E1" w:rsidRDefault="004C27E1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C27E1" w:rsidRPr="00603281" w14:paraId="00E2B0FB" w14:textId="77777777" w:rsidTr="004C27E1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356" w14:textId="12B5D86C" w:rsidR="004C27E1" w:rsidRPr="004C27E1" w:rsidRDefault="004C27E1" w:rsidP="004C2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C27E1">
              <w:rPr>
                <w:rFonts w:ascii="Corbel" w:hAnsi="Corbel"/>
                <w:b w:val="0"/>
                <w:smallCaps w:val="0"/>
                <w:szCs w:val="24"/>
              </w:rPr>
              <w:t xml:space="preserve">k_03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F1A" w14:textId="77777777" w:rsidR="004C27E1" w:rsidRPr="00603281" w:rsidRDefault="004C27E1" w:rsidP="004C27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CF83" w14:textId="0FC6EE7E" w:rsidR="004C27E1" w:rsidRPr="004C27E1" w:rsidRDefault="00F55AC7" w:rsidP="004C27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E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C27E1" w:rsidRPr="004C27E1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3DD2C" w14:textId="77777777" w:rsidR="00301FD4" w:rsidRDefault="00301FD4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E7A1229" w14:textId="7BAD813C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4934B56C" w14:textId="507EBDD3" w:rsidR="0085747A" w:rsidRDefault="006204B3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nia: 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zajęciach</w:t>
            </w:r>
            <w:r w:rsidR="00EA6298"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D31679" w14:textId="5438F87D" w:rsidR="006204B3" w:rsidRDefault="006204B3" w:rsidP="0030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Wykład: </w:t>
            </w:r>
            <w:r w:rsidR="008218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 (</w:t>
            </w:r>
            <w:r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lub praca w formie pytań opisowych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EA6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 </w:t>
            </w:r>
          </w:p>
          <w:p w14:paraId="54225531" w14:textId="4BEA3EA0" w:rsidR="006204B3" w:rsidRPr="00136694" w:rsidRDefault="006204B3" w:rsidP="00620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136694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36694" w:rsidRPr="009C54AE" w14:paraId="41D7342E" w14:textId="77777777" w:rsidTr="00136694">
        <w:tc>
          <w:tcPr>
            <w:tcW w:w="4902" w:type="dxa"/>
          </w:tcPr>
          <w:p w14:paraId="336857A1" w14:textId="587B4B41" w:rsidR="00136694" w:rsidRPr="009C54AE" w:rsidRDefault="00136694" w:rsidP="000A47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4298D016" w:rsidR="00136694" w:rsidRPr="009C54AE" w:rsidRDefault="00060427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136694" w:rsidRPr="009C54AE" w14:paraId="14748C99" w14:textId="77777777" w:rsidTr="00136694">
        <w:tc>
          <w:tcPr>
            <w:tcW w:w="4902" w:type="dxa"/>
          </w:tcPr>
          <w:p w14:paraId="77F9A71E" w14:textId="77777777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6CE080DC" w:rsidR="00136694" w:rsidRPr="009C54AE" w:rsidRDefault="00136694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36694" w:rsidRPr="009C54AE" w14:paraId="41367D30" w14:textId="77777777" w:rsidTr="00136694">
        <w:tc>
          <w:tcPr>
            <w:tcW w:w="4902" w:type="dxa"/>
          </w:tcPr>
          <w:p w14:paraId="4F573F09" w14:textId="4C898D61" w:rsidR="00136694" w:rsidRPr="009C54AE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18" w:type="dxa"/>
          </w:tcPr>
          <w:p w14:paraId="611A18CE" w14:textId="7B86A40B" w:rsidR="00136694" w:rsidRPr="009C54AE" w:rsidRDefault="00763D48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136694" w:rsidRPr="00301FD4" w14:paraId="45A3E8D7" w14:textId="77777777" w:rsidTr="00136694">
        <w:tc>
          <w:tcPr>
            <w:tcW w:w="4902" w:type="dxa"/>
          </w:tcPr>
          <w:p w14:paraId="626D78EC" w14:textId="77777777" w:rsidR="00136694" w:rsidRPr="00301FD4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01FD4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1A33058" w:rsidR="00136694" w:rsidRPr="00301FD4" w:rsidRDefault="00060427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136694" w:rsidRPr="00301FD4" w14:paraId="761AF2EE" w14:textId="77777777" w:rsidTr="00136694">
        <w:tc>
          <w:tcPr>
            <w:tcW w:w="4902" w:type="dxa"/>
          </w:tcPr>
          <w:p w14:paraId="3C28658F" w14:textId="77777777" w:rsidR="00136694" w:rsidRPr="00301FD4" w:rsidRDefault="00136694" w:rsidP="001366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01FD4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035159D8" w:rsidR="00136694" w:rsidRPr="00301FD4" w:rsidRDefault="00060427" w:rsidP="001366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301FD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6BD2FBA" w:rsidR="0085747A" w:rsidRPr="009C54AE" w:rsidRDefault="00301FD4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2DCBB2D" w:rsidR="0085747A" w:rsidRPr="009C54AE" w:rsidRDefault="00301FD4" w:rsidP="00301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EC4E7ED" w14:textId="77777777" w:rsidR="0085747A" w:rsidRDefault="0085747A" w:rsidP="001366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02462A" w14:textId="77777777" w:rsidR="00136694" w:rsidRPr="003501E7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Duraj J., 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ekonomiki przedsiębiorstwa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PWE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Pr="003501E7">
              <w:rPr>
                <w:rFonts w:ascii="Corbel" w:hAnsi="Corbel"/>
                <w:b w:val="0"/>
                <w:smallCaps w:val="0"/>
                <w:szCs w:val="24"/>
              </w:rPr>
              <w:t>, 200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</w:p>
          <w:p w14:paraId="494A95A5" w14:textId="77777777" w:rsidR="00136694" w:rsidRPr="00D078C8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Dębski D., Ekonomika i organizacja przedsiębiorstw, WSIP, Warszawa,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F2B9B2" w14:textId="4D5BB35B" w:rsidR="00136694" w:rsidRPr="009C54AE" w:rsidRDefault="00136694" w:rsidP="00301FD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Ekonomika przedsiębiorstw, red. J. Engelhardt, CeDeWu, Warszawa 2011.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C5E3AF1" w14:textId="77777777" w:rsidR="0085747A" w:rsidRDefault="0085747A" w:rsidP="001366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07ECEA" w14:textId="6062CEFC" w:rsidR="00136694" w:rsidRDefault="00136694" w:rsidP="00301FD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Mierzejewska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Majcherek J. Ekonomika przedsiębiorstw, Difin, Warszawa 2009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F17CF12" w14:textId="6948C6B1" w:rsidR="00136694" w:rsidRPr="009C54AE" w:rsidRDefault="00136694" w:rsidP="00301FD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Nasalski Z., Ekonomika i organizacja przedsiębiorstw Uniwersytet Warmińsko – Mazurski w Olsztynie, 2006</w:t>
            </w:r>
            <w:r w:rsidR="00301F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306FF" w14:textId="77777777" w:rsidR="00473372" w:rsidRDefault="00473372" w:rsidP="00C16ABF">
      <w:pPr>
        <w:spacing w:after="0" w:line="240" w:lineRule="auto"/>
      </w:pPr>
      <w:r>
        <w:separator/>
      </w:r>
    </w:p>
  </w:endnote>
  <w:endnote w:type="continuationSeparator" w:id="0">
    <w:p w14:paraId="5569F0DC" w14:textId="77777777" w:rsidR="00473372" w:rsidRDefault="004733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476F" w14:textId="77777777" w:rsidR="00473372" w:rsidRDefault="00473372" w:rsidP="00C16ABF">
      <w:pPr>
        <w:spacing w:after="0" w:line="240" w:lineRule="auto"/>
      </w:pPr>
      <w:r>
        <w:separator/>
      </w:r>
    </w:p>
  </w:footnote>
  <w:footnote w:type="continuationSeparator" w:id="0">
    <w:p w14:paraId="19B89A48" w14:textId="77777777" w:rsidR="00473372" w:rsidRDefault="0047337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0575E5"/>
    <w:multiLevelType w:val="hybridMultilevel"/>
    <w:tmpl w:val="387E9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D81800"/>
    <w:multiLevelType w:val="hybridMultilevel"/>
    <w:tmpl w:val="E910CC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0716447">
    <w:abstractNumId w:val="0"/>
  </w:num>
  <w:num w:numId="2" w16cid:durableId="754590285">
    <w:abstractNumId w:val="1"/>
  </w:num>
  <w:num w:numId="3" w16cid:durableId="27390037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D86"/>
    <w:rsid w:val="000077B4"/>
    <w:rsid w:val="00015B8F"/>
    <w:rsid w:val="00022ECE"/>
    <w:rsid w:val="00042A51"/>
    <w:rsid w:val="00042D2E"/>
    <w:rsid w:val="00044C82"/>
    <w:rsid w:val="00044E42"/>
    <w:rsid w:val="00050AFC"/>
    <w:rsid w:val="0006042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71E"/>
    <w:rsid w:val="000B192D"/>
    <w:rsid w:val="000B28EE"/>
    <w:rsid w:val="000B3E37"/>
    <w:rsid w:val="000D04B0"/>
    <w:rsid w:val="000F1C57"/>
    <w:rsid w:val="000F5615"/>
    <w:rsid w:val="00112054"/>
    <w:rsid w:val="00124BFF"/>
    <w:rsid w:val="0012560E"/>
    <w:rsid w:val="00127108"/>
    <w:rsid w:val="00134B13"/>
    <w:rsid w:val="00136694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6EA4"/>
    <w:rsid w:val="00220C58"/>
    <w:rsid w:val="0022477D"/>
    <w:rsid w:val="002278A9"/>
    <w:rsid w:val="002336F9"/>
    <w:rsid w:val="00237E92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67C"/>
    <w:rsid w:val="002D0F22"/>
    <w:rsid w:val="002D3375"/>
    <w:rsid w:val="002D73D4"/>
    <w:rsid w:val="002F02A3"/>
    <w:rsid w:val="002F4ABE"/>
    <w:rsid w:val="003018BA"/>
    <w:rsid w:val="00301FD4"/>
    <w:rsid w:val="0030395F"/>
    <w:rsid w:val="00305C92"/>
    <w:rsid w:val="003151C5"/>
    <w:rsid w:val="00325642"/>
    <w:rsid w:val="00331002"/>
    <w:rsid w:val="003343CF"/>
    <w:rsid w:val="00346FE9"/>
    <w:rsid w:val="0034759A"/>
    <w:rsid w:val="003503F6"/>
    <w:rsid w:val="003530DD"/>
    <w:rsid w:val="0035702A"/>
    <w:rsid w:val="00357B12"/>
    <w:rsid w:val="00363F78"/>
    <w:rsid w:val="003A081D"/>
    <w:rsid w:val="003A0A5B"/>
    <w:rsid w:val="003A1176"/>
    <w:rsid w:val="003C0BAE"/>
    <w:rsid w:val="003D18A9"/>
    <w:rsid w:val="003D6CE2"/>
    <w:rsid w:val="003E0441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372"/>
    <w:rsid w:val="0047598D"/>
    <w:rsid w:val="00483555"/>
    <w:rsid w:val="004840FD"/>
    <w:rsid w:val="00490F7D"/>
    <w:rsid w:val="00491678"/>
    <w:rsid w:val="004968E2"/>
    <w:rsid w:val="004A3EEA"/>
    <w:rsid w:val="004A4D1F"/>
    <w:rsid w:val="004C27E1"/>
    <w:rsid w:val="004D5282"/>
    <w:rsid w:val="004E7BC7"/>
    <w:rsid w:val="004F1551"/>
    <w:rsid w:val="004F55A3"/>
    <w:rsid w:val="0050496F"/>
    <w:rsid w:val="005134EE"/>
    <w:rsid w:val="00513B6F"/>
    <w:rsid w:val="00517C63"/>
    <w:rsid w:val="00536035"/>
    <w:rsid w:val="005363C4"/>
    <w:rsid w:val="00536BDE"/>
    <w:rsid w:val="0054399E"/>
    <w:rsid w:val="00543ACC"/>
    <w:rsid w:val="0056696D"/>
    <w:rsid w:val="0059484D"/>
    <w:rsid w:val="005A0855"/>
    <w:rsid w:val="005A133C"/>
    <w:rsid w:val="005A3006"/>
    <w:rsid w:val="005A3196"/>
    <w:rsid w:val="005C080F"/>
    <w:rsid w:val="005C55E5"/>
    <w:rsid w:val="005C696A"/>
    <w:rsid w:val="005E6E85"/>
    <w:rsid w:val="005F31D2"/>
    <w:rsid w:val="0061029B"/>
    <w:rsid w:val="00614EFB"/>
    <w:rsid w:val="00617230"/>
    <w:rsid w:val="006204B3"/>
    <w:rsid w:val="00621CE1"/>
    <w:rsid w:val="00627FC9"/>
    <w:rsid w:val="00637E39"/>
    <w:rsid w:val="00647FA8"/>
    <w:rsid w:val="00650C5F"/>
    <w:rsid w:val="00654934"/>
    <w:rsid w:val="006620D9"/>
    <w:rsid w:val="00671958"/>
    <w:rsid w:val="00675843"/>
    <w:rsid w:val="00696477"/>
    <w:rsid w:val="006D050F"/>
    <w:rsid w:val="006D33F8"/>
    <w:rsid w:val="006D6139"/>
    <w:rsid w:val="006E5D65"/>
    <w:rsid w:val="006F1282"/>
    <w:rsid w:val="006F1FBC"/>
    <w:rsid w:val="006F31E2"/>
    <w:rsid w:val="00706544"/>
    <w:rsid w:val="007072BA"/>
    <w:rsid w:val="0071620A"/>
    <w:rsid w:val="0071744C"/>
    <w:rsid w:val="00724677"/>
    <w:rsid w:val="00725459"/>
    <w:rsid w:val="007327BD"/>
    <w:rsid w:val="00734608"/>
    <w:rsid w:val="00735114"/>
    <w:rsid w:val="00745302"/>
    <w:rsid w:val="007461D6"/>
    <w:rsid w:val="00746EC8"/>
    <w:rsid w:val="00763BF1"/>
    <w:rsid w:val="00763D48"/>
    <w:rsid w:val="00766FD4"/>
    <w:rsid w:val="00775865"/>
    <w:rsid w:val="0078168C"/>
    <w:rsid w:val="0078735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AED"/>
    <w:rsid w:val="0081554D"/>
    <w:rsid w:val="0081707E"/>
    <w:rsid w:val="008218CC"/>
    <w:rsid w:val="008449B3"/>
    <w:rsid w:val="008552A2"/>
    <w:rsid w:val="0085747A"/>
    <w:rsid w:val="00884922"/>
    <w:rsid w:val="00885F64"/>
    <w:rsid w:val="0088774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D727C"/>
    <w:rsid w:val="008E64F4"/>
    <w:rsid w:val="008F12C9"/>
    <w:rsid w:val="008F6E29"/>
    <w:rsid w:val="00916188"/>
    <w:rsid w:val="00923D7D"/>
    <w:rsid w:val="009508DF"/>
    <w:rsid w:val="00950DAC"/>
    <w:rsid w:val="00954A07"/>
    <w:rsid w:val="0097395E"/>
    <w:rsid w:val="00984B23"/>
    <w:rsid w:val="00991867"/>
    <w:rsid w:val="00997F14"/>
    <w:rsid w:val="009A78D9"/>
    <w:rsid w:val="009B162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852"/>
    <w:rsid w:val="00A2245B"/>
    <w:rsid w:val="00A245B2"/>
    <w:rsid w:val="00A30110"/>
    <w:rsid w:val="00A3532D"/>
    <w:rsid w:val="00A36899"/>
    <w:rsid w:val="00A371F6"/>
    <w:rsid w:val="00A43BF6"/>
    <w:rsid w:val="00A47D40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9C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182"/>
    <w:rsid w:val="00B8056E"/>
    <w:rsid w:val="00B819C8"/>
    <w:rsid w:val="00B82308"/>
    <w:rsid w:val="00B90885"/>
    <w:rsid w:val="00B97C95"/>
    <w:rsid w:val="00BB520A"/>
    <w:rsid w:val="00BB57FC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841B6"/>
    <w:rsid w:val="00C94B98"/>
    <w:rsid w:val="00CA2B96"/>
    <w:rsid w:val="00CA5089"/>
    <w:rsid w:val="00CA56E5"/>
    <w:rsid w:val="00CB7BBA"/>
    <w:rsid w:val="00CD6897"/>
    <w:rsid w:val="00CE5BAC"/>
    <w:rsid w:val="00CE654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798"/>
    <w:rsid w:val="00D82CE6"/>
    <w:rsid w:val="00D8678B"/>
    <w:rsid w:val="00DA2114"/>
    <w:rsid w:val="00DA6057"/>
    <w:rsid w:val="00DC6D0C"/>
    <w:rsid w:val="00DE09C0"/>
    <w:rsid w:val="00DE4A14"/>
    <w:rsid w:val="00DF320D"/>
    <w:rsid w:val="00DF71C8"/>
    <w:rsid w:val="00E040B1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6298"/>
    <w:rsid w:val="00EC4899"/>
    <w:rsid w:val="00ED03AB"/>
    <w:rsid w:val="00ED1749"/>
    <w:rsid w:val="00ED32D2"/>
    <w:rsid w:val="00EE32DE"/>
    <w:rsid w:val="00EE5457"/>
    <w:rsid w:val="00EF747E"/>
    <w:rsid w:val="00F070AB"/>
    <w:rsid w:val="00F107C3"/>
    <w:rsid w:val="00F17567"/>
    <w:rsid w:val="00F27A7B"/>
    <w:rsid w:val="00F526AF"/>
    <w:rsid w:val="00F55AC7"/>
    <w:rsid w:val="00F60152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A930-87B3-4DED-A7D1-01498112A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EF6D3D-07B8-4CA7-B49B-915A8146E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AFF8D-90BD-45C3-991A-A07EECE0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29B931-1596-41B5-922B-923B05DA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2025-11-04T18:55:00Z</dcterms:created>
  <dcterms:modified xsi:type="dcterms:W3CDTF">2025-11-11T17:08:00Z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